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2795" w:rsidRDefault="00EA2795" w:rsidP="00EA279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Pr="00FE6378">
        <w:rPr>
          <w:b/>
          <w:i/>
          <w:noProof/>
          <w:sz w:val="28"/>
        </w:rPr>
        <w:t>R5-23</w:t>
      </w:r>
      <w:r>
        <w:rPr>
          <w:b/>
          <w:i/>
          <w:noProof/>
          <w:sz w:val="28"/>
        </w:rPr>
        <w:t>69</w:t>
      </w:r>
      <w:r>
        <w:rPr>
          <w:b/>
          <w:i/>
          <w:noProof/>
          <w:sz w:val="28"/>
        </w:rPr>
        <w:t>80</w:t>
      </w:r>
    </w:p>
    <w:p w:rsidR="00EA2795" w:rsidRDefault="00EA2795" w:rsidP="00EA2795">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p w:rsidR="0048709E" w:rsidRPr="00EA2795"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7F4D0F">
        <w:rPr>
          <w:rFonts w:ascii="Arial" w:hAnsi="Arial"/>
          <w:sz w:val="24"/>
        </w:rPr>
        <w:t>7.</w:t>
      </w:r>
      <w:r w:rsidR="00290C8D">
        <w:rPr>
          <w:rFonts w:ascii="Arial" w:hAnsi="Arial"/>
          <w:sz w:val="24"/>
        </w:rPr>
        <w:t>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7F4D0F" w:rsidRPr="007F4D0F">
        <w:rPr>
          <w:rFonts w:ascii="Arial" w:hAnsi="Arial" w:hint="eastAsia"/>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10</w:t>
      </w:r>
      <w:r w:rsidR="00EC558B">
        <w:rPr>
          <w:rFonts w:ascii="Arial" w:hAnsi="Arial"/>
          <w:sz w:val="24"/>
        </w:rPr>
        <w:t>1</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w:t>
      </w:r>
      <w:r w:rsidR="00B035BA">
        <w:rPr>
          <w:rStyle w:val="PLChar"/>
          <w:sz w:val="20"/>
        </w:rPr>
        <w:t>3</w:t>
      </w:r>
      <w:r w:rsidR="00EC558B">
        <w:rPr>
          <w:rStyle w:val="PLChar"/>
          <w:sz w:val="20"/>
        </w:rPr>
        <w:t>6980</w:t>
      </w:r>
      <w:r w:rsidR="001F386C" w:rsidRPr="001F386C">
        <w:rPr>
          <w:rStyle w:val="PLChar"/>
          <w:sz w:val="20"/>
        </w:rPr>
        <w:t xml:space="preserve"> TS 36.523-1 Tracker status after RAN5-</w:t>
      </w:r>
      <w:r w:rsidR="00290C8D">
        <w:rPr>
          <w:rStyle w:val="PLChar"/>
          <w:sz w:val="20"/>
        </w:rPr>
        <w:t>10</w:t>
      </w:r>
      <w:r w:rsidR="00EC558B">
        <w:rPr>
          <w:rStyle w:val="PLChar"/>
          <w:sz w:val="20"/>
        </w:rPr>
        <w:t>1</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290C8D">
        <w:t>10</w:t>
      </w:r>
      <w:r w:rsidR="00EC558B">
        <w:t>1</w:t>
      </w:r>
      <w:r w:rsidR="006540FC">
        <w:t xml:space="preserve"> plus any needs for new test cases allocation determined post-RAN5#</w:t>
      </w:r>
      <w:r w:rsidR="00290C8D">
        <w:t>10</w:t>
      </w:r>
      <w:r w:rsidR="00EC558B">
        <w:t>1</w:t>
      </w:r>
      <w:r w:rsidR="006540FC">
        <w:t xml:space="preserve">, and, is the update of </w:t>
      </w:r>
      <w:r w:rsidR="001F386C" w:rsidRPr="001F386C">
        <w:rPr>
          <w:rStyle w:val="af7"/>
        </w:rPr>
        <w:t>R5-2</w:t>
      </w:r>
      <w:r w:rsidR="00B035BA">
        <w:rPr>
          <w:rStyle w:val="af7"/>
        </w:rPr>
        <w:t>3</w:t>
      </w:r>
      <w:r w:rsidR="00EC558B">
        <w:rPr>
          <w:rStyle w:val="af7"/>
        </w:rPr>
        <w:t>6978</w:t>
      </w:r>
      <w:r w:rsidR="006540FC">
        <w:t xml:space="preserve"> [</w:t>
      </w:r>
      <w:r w:rsidR="00290C8D">
        <w:t>2</w:t>
      </w:r>
      <w:r w:rsidR="00EC558B">
        <w:t>3</w:t>
      </w:r>
      <w:r w:rsidR="006540FC">
        <w:t xml:space="preserve">] which contained the tracker status </w:t>
      </w:r>
      <w:r w:rsidR="001F386C">
        <w:t>before</w:t>
      </w:r>
      <w:r w:rsidR="008E01BD">
        <w:t xml:space="preserve"> </w:t>
      </w:r>
      <w:r w:rsidR="006540FC">
        <w:t>the RAN5#</w:t>
      </w:r>
      <w:r w:rsidR="00290C8D">
        <w:t>10</w:t>
      </w:r>
      <w:r w:rsidR="00EC558B">
        <w:t>1</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5" w:name="OLE_LINK2"/>
      <w:bookmarkStart w:id="6" w:name="OLE_LINK3"/>
      <w:r w:rsidRPr="001F386C">
        <w:rPr>
          <w:rStyle w:val="af7"/>
        </w:rPr>
        <w:t>R5-224703</w:t>
      </w:r>
      <w:bookmarkEnd w:id="5"/>
      <w:bookmarkEnd w:id="6"/>
      <w:r>
        <w:tab/>
      </w:r>
      <w:r w:rsidRPr="001F386C">
        <w:t>TS 36.523-1 Tracker status before RAN5-96e</w:t>
      </w:r>
    </w:p>
    <w:p w:rsidR="00796D43" w:rsidRPr="00AD6561" w:rsidRDefault="00796D43" w:rsidP="00796D43">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rsidR="00583754" w:rsidRPr="00AD6561" w:rsidRDefault="00583754" w:rsidP="00583754">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rsidR="00583754" w:rsidRPr="00AD6561" w:rsidRDefault="00583754" w:rsidP="00583754">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rsidR="008D7EFA" w:rsidRPr="00AD6561" w:rsidRDefault="008D7EFA" w:rsidP="008D7EFA">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rsidR="008D7EFA" w:rsidRPr="00AD6561" w:rsidRDefault="008D7EFA" w:rsidP="008D7EFA">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rsidR="00290C8D" w:rsidRPr="00AD6561" w:rsidRDefault="00290C8D" w:rsidP="00290C8D">
      <w:pPr>
        <w:pStyle w:val="EX"/>
      </w:pPr>
      <w:r>
        <w:t>[20]</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rsidR="00290C8D" w:rsidRPr="00AD6561" w:rsidRDefault="00290C8D" w:rsidP="00290C8D">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rsidR="00EC558B" w:rsidRPr="00DA63AC" w:rsidRDefault="00EC558B" w:rsidP="00EC558B">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p w:rsidR="00EC558B" w:rsidRPr="00DA63AC" w:rsidRDefault="00EC558B" w:rsidP="00EC558B">
      <w:pPr>
        <w:pStyle w:val="EX"/>
      </w:pPr>
      <w:r>
        <w:t>[2</w:t>
      </w:r>
      <w:r>
        <w:t>3</w:t>
      </w:r>
      <w:r>
        <w:t>]</w:t>
      </w:r>
      <w:r>
        <w:tab/>
      </w:r>
      <w:r w:rsidRPr="001F386C">
        <w:rPr>
          <w:rStyle w:val="af7"/>
        </w:rPr>
        <w:t>R5-2</w:t>
      </w:r>
      <w:r>
        <w:rPr>
          <w:rStyle w:val="af7"/>
        </w:rPr>
        <w:t>3</w:t>
      </w:r>
      <w:r>
        <w:rPr>
          <w:rStyle w:val="af7"/>
        </w:rPr>
        <w:t>6978</w:t>
      </w:r>
      <w:r>
        <w:tab/>
      </w:r>
      <w:r w:rsidRPr="001F386C">
        <w:t xml:space="preserve">TS 36.523-1 Tracker status </w:t>
      </w:r>
      <w:r w:rsidRPr="00EC558B">
        <w:rPr>
          <w:rFonts w:hint="eastAsia"/>
        </w:rPr>
        <w:t>before</w:t>
      </w:r>
      <w:r>
        <w:t xml:space="preserve"> </w:t>
      </w:r>
      <w:bookmarkStart w:id="7" w:name="_GoBack"/>
      <w:bookmarkEnd w:id="7"/>
      <w:r w:rsidRPr="001F386C">
        <w:t>RAN5-</w:t>
      </w:r>
      <w:r>
        <w:t>10</w:t>
      </w:r>
      <w:r>
        <w:t>1</w:t>
      </w:r>
    </w:p>
    <w:p w:rsidR="001F386C" w:rsidRPr="00EC558B" w:rsidRDefault="001F386C" w:rsidP="00AD6561">
      <w:pPr>
        <w:pStyle w:val="EX"/>
      </w:pPr>
    </w:p>
    <w:sectPr w:rsidR="001F386C" w:rsidRPr="00EC558B">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12D7" w:rsidRDefault="002F12D7">
      <w:r>
        <w:separator/>
      </w:r>
    </w:p>
  </w:endnote>
  <w:endnote w:type="continuationSeparator" w:id="0">
    <w:p w:rsidR="002F12D7" w:rsidRDefault="002F1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8D7EFA">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12D7" w:rsidRDefault="002F12D7">
      <w:r>
        <w:separator/>
      </w:r>
    </w:p>
  </w:footnote>
  <w:footnote w:type="continuationSeparator" w:id="0">
    <w:p w:rsidR="002F12D7" w:rsidRDefault="002F1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E4972"/>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4C80"/>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00788A"/>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59EFD6E-81A3-4683-B956-BA261D506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2</Pages>
  <Words>742</Words>
  <Characters>4235</Characters>
  <Application>Microsoft Office Word</Application>
  <DocSecurity>0</DocSecurity>
  <Lines>35</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4968</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yangzhaobing</cp:lastModifiedBy>
  <cp:revision>39</cp:revision>
  <cp:lastPrinted>2009-01-20T05:46:00Z</cp:lastPrinted>
  <dcterms:created xsi:type="dcterms:W3CDTF">2022-02-14T02:34:00Z</dcterms:created>
  <dcterms:modified xsi:type="dcterms:W3CDTF">2023-12-07T19:49:00Z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(3)3JZmFWax/jv4RuITNOOfiTc+C/b1O4eyKLOgGc8jixI5Bfb2fTCdScnxi3/HDt27wpPKsQsD
2VnWcqKqIDhNBmMqTEesylMkQNo8/0zfOX1eEp2Se8t9+mroOfI+63IyeVc3saV2ANFx7iFL
f1fd4fzFmxl6lv44dKVFku0odhZOyRNdnNh07MeabIY9tOoQG6ch8AP0s47mDRTIKTg2quxb
7VODXAn1D/sHnWfeEa</vt:lpwstr>
  </property>
  <property fmtid="{D5CDD505-2E9C-101B-9397-08002B2CF9AE}" pid="4" name="_2015_ms_pID_7253431">
    <vt:lpwstr>FRQNInmH12jCliHTXSxDwN/Jaxdo67tjmXRFg7Df/gOsw8f8xh6xSL
RgL1pQbIP/xYkZimKy5p1DGvU41lzb8QojxBWB/NUy5sQTT5rrVGyMSZTS8vm7UPF8gFZLOt
Ws0YIiKTqFoXP0lU1wAv8oY6HmfDK1v0bTeq5SB4eXGIhKQeZIuPW3UMVzYe9H2FqxyjG/oV
cy4Uq2hEUjK9UdqubEgKtvqYN9Jvsujfdvu/</vt:lpwstr>
  </property>
  <property fmtid="{D5CDD505-2E9C-101B-9397-08002B2CF9AE}" pid="5" name="_2015_ms_pID_7253432">
    <vt:lpwstr>m2CGkgskNykSnt0NB2WJgkM=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1693569378</vt:lpwstr>
  </property>
</Properties>
</file>